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60082" w14:textId="77777777" w:rsidR="00EF4223" w:rsidRDefault="00EF4223" w:rsidP="00EF42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SHILSTON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fl.1487)</w:t>
      </w:r>
    </w:p>
    <w:p w14:paraId="42BE4CD3" w14:textId="77777777" w:rsidR="00EF4223" w:rsidRDefault="00EF4223" w:rsidP="00EF42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Chaplain.</w:t>
      </w:r>
    </w:p>
    <w:p w14:paraId="19960D13" w14:textId="77777777" w:rsidR="00EF4223" w:rsidRDefault="00EF4223" w:rsidP="00EF4223">
      <w:pPr>
        <w:pStyle w:val="NoSpacing"/>
        <w:rPr>
          <w:rFonts w:cs="Times New Roman"/>
          <w:szCs w:val="24"/>
        </w:rPr>
      </w:pPr>
    </w:p>
    <w:p w14:paraId="2C806440" w14:textId="77777777" w:rsidR="00EF4223" w:rsidRDefault="00EF4223" w:rsidP="00EF4223">
      <w:pPr>
        <w:pStyle w:val="NoSpacing"/>
        <w:rPr>
          <w:rFonts w:cs="Times New Roman"/>
          <w:szCs w:val="24"/>
        </w:rPr>
      </w:pPr>
    </w:p>
    <w:p w14:paraId="5492B6A0" w14:textId="77777777" w:rsidR="00EF4223" w:rsidRDefault="00EF4223" w:rsidP="00EF42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Nov.1487</w:t>
      </w:r>
      <w:r>
        <w:rPr>
          <w:rFonts w:cs="Times New Roman"/>
          <w:szCs w:val="24"/>
        </w:rPr>
        <w:tab/>
        <w:t>He was presented to the parish church of Lydford, Devon.</w:t>
      </w:r>
    </w:p>
    <w:p w14:paraId="1B750DFD" w14:textId="77777777" w:rsidR="00EF4223" w:rsidRDefault="00EF4223" w:rsidP="00EF42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p.195)</w:t>
      </w:r>
    </w:p>
    <w:p w14:paraId="74A67208" w14:textId="77777777" w:rsidR="00EF4223" w:rsidRDefault="00EF4223" w:rsidP="00EF4223">
      <w:pPr>
        <w:pStyle w:val="NoSpacing"/>
        <w:rPr>
          <w:rFonts w:cs="Times New Roman"/>
          <w:szCs w:val="24"/>
        </w:rPr>
      </w:pPr>
    </w:p>
    <w:p w14:paraId="307195EB" w14:textId="77777777" w:rsidR="00EF4223" w:rsidRDefault="00EF4223" w:rsidP="00EF4223">
      <w:pPr>
        <w:pStyle w:val="NoSpacing"/>
        <w:rPr>
          <w:rFonts w:cs="Times New Roman"/>
          <w:szCs w:val="24"/>
        </w:rPr>
      </w:pPr>
    </w:p>
    <w:p w14:paraId="10911956" w14:textId="77777777" w:rsidR="00EF4223" w:rsidRDefault="00EF4223" w:rsidP="00EF42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January 2024</w:t>
      </w:r>
    </w:p>
    <w:p w14:paraId="7BFD19F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9B996" w14:textId="77777777" w:rsidR="00EF4223" w:rsidRDefault="00EF4223" w:rsidP="009139A6">
      <w:r>
        <w:separator/>
      </w:r>
    </w:p>
  </w:endnote>
  <w:endnote w:type="continuationSeparator" w:id="0">
    <w:p w14:paraId="588BC673" w14:textId="77777777" w:rsidR="00EF4223" w:rsidRDefault="00EF42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1B0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4DE7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F5B1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D5423" w14:textId="77777777" w:rsidR="00EF4223" w:rsidRDefault="00EF4223" w:rsidP="009139A6">
      <w:r>
        <w:separator/>
      </w:r>
    </w:p>
  </w:footnote>
  <w:footnote w:type="continuationSeparator" w:id="0">
    <w:p w14:paraId="63F75B8E" w14:textId="77777777" w:rsidR="00EF4223" w:rsidRDefault="00EF422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980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AFD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0CF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22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F4223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78530"/>
  <w15:chartTrackingRefBased/>
  <w15:docId w15:val="{74C1E628-EFC9-4DBF-AA74-D7C3AABD8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2024-01-10T20:44:00Z</dcterms:created>
  <dcterms:modified xsi:type="dcterms:W3CDTF">2024-01-10T20:44:00Z</dcterms:modified>
</cp:coreProperties>
</file>